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5BABD" w14:textId="77777777" w:rsidR="0030589E" w:rsidRDefault="0030589E" w:rsidP="003058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Felicia RAMSEYE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fl.1414)</w:t>
      </w:r>
    </w:p>
    <w:p w14:paraId="61B9A03A" w14:textId="77777777" w:rsidR="0030589E" w:rsidRDefault="0030589E" w:rsidP="003058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Widow.</w:t>
      </w:r>
    </w:p>
    <w:p w14:paraId="2944BA6C" w14:textId="77777777" w:rsidR="0030589E" w:rsidRDefault="0030589E" w:rsidP="0030589E">
      <w:pPr>
        <w:rPr>
          <w:rFonts w:ascii="Times New Roman" w:hAnsi="Times New Roman" w:cs="Times New Roman"/>
          <w:sz w:val="24"/>
          <w:szCs w:val="24"/>
        </w:rPr>
      </w:pPr>
    </w:p>
    <w:p w14:paraId="4CB0838C" w14:textId="77777777" w:rsidR="0030589E" w:rsidRDefault="0030589E" w:rsidP="0030589E">
      <w:pPr>
        <w:rPr>
          <w:rFonts w:ascii="Times New Roman" w:hAnsi="Times New Roman" w:cs="Times New Roman"/>
          <w:sz w:val="24"/>
          <w:szCs w:val="24"/>
        </w:rPr>
      </w:pPr>
    </w:p>
    <w:p w14:paraId="2AB3622F" w14:textId="77777777" w:rsidR="0030589E" w:rsidRDefault="0030589E" w:rsidP="003058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 Ralph, chaplain(q.v.).</w:t>
      </w:r>
    </w:p>
    <w:p w14:paraId="3ECA7420" w14:textId="77777777" w:rsidR="0030589E" w:rsidRDefault="0030589E" w:rsidP="003058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p.188)</w:t>
      </w:r>
    </w:p>
    <w:p w14:paraId="77D5BB4D" w14:textId="77777777" w:rsidR="0030589E" w:rsidRDefault="0030589E" w:rsidP="0030589E">
      <w:pPr>
        <w:rPr>
          <w:rFonts w:ascii="Times New Roman" w:hAnsi="Times New Roman" w:cs="Times New Roman"/>
          <w:sz w:val="24"/>
          <w:szCs w:val="24"/>
        </w:rPr>
      </w:pPr>
    </w:p>
    <w:p w14:paraId="5D7F6458" w14:textId="77777777" w:rsidR="0030589E" w:rsidRDefault="0030589E" w:rsidP="0030589E">
      <w:pPr>
        <w:rPr>
          <w:rFonts w:ascii="Times New Roman" w:hAnsi="Times New Roman" w:cs="Times New Roman"/>
          <w:sz w:val="24"/>
          <w:szCs w:val="24"/>
        </w:rPr>
      </w:pPr>
    </w:p>
    <w:p w14:paraId="7B39690B" w14:textId="77777777" w:rsidR="0030589E" w:rsidRDefault="0030589E" w:rsidP="003058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1414</w:t>
      </w:r>
      <w:r>
        <w:rPr>
          <w:rFonts w:ascii="Times New Roman" w:hAnsi="Times New Roman" w:cs="Times New Roman"/>
          <w:sz w:val="24"/>
          <w:szCs w:val="24"/>
        </w:rPr>
        <w:tab/>
        <w:t>She made her Will, naming Ralph as her executor.    (ibid.)</w:t>
      </w:r>
    </w:p>
    <w:p w14:paraId="647FCC78" w14:textId="77777777" w:rsidR="0030589E" w:rsidRDefault="0030589E" w:rsidP="0030589E">
      <w:pPr>
        <w:rPr>
          <w:rFonts w:ascii="Times New Roman" w:hAnsi="Times New Roman" w:cs="Times New Roman"/>
          <w:sz w:val="24"/>
          <w:szCs w:val="24"/>
        </w:rPr>
      </w:pPr>
    </w:p>
    <w:p w14:paraId="15D41301" w14:textId="77777777" w:rsidR="0030589E" w:rsidRDefault="0030589E" w:rsidP="0030589E">
      <w:pPr>
        <w:rPr>
          <w:rFonts w:ascii="Times New Roman" w:hAnsi="Times New Roman" w:cs="Times New Roman"/>
          <w:sz w:val="24"/>
          <w:szCs w:val="24"/>
        </w:rPr>
      </w:pPr>
    </w:p>
    <w:p w14:paraId="03E9C710" w14:textId="77777777" w:rsidR="0030589E" w:rsidRDefault="0030589E" w:rsidP="003058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September 2021</w:t>
      </w:r>
    </w:p>
    <w:p w14:paraId="6EE4CEC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5F8F2" w14:textId="77777777" w:rsidR="0030589E" w:rsidRDefault="0030589E" w:rsidP="009139A6">
      <w:r>
        <w:separator/>
      </w:r>
    </w:p>
  </w:endnote>
  <w:endnote w:type="continuationSeparator" w:id="0">
    <w:p w14:paraId="6BC3FDCE" w14:textId="77777777" w:rsidR="0030589E" w:rsidRDefault="003058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464A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AD92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75A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D3DF2" w14:textId="77777777" w:rsidR="0030589E" w:rsidRDefault="0030589E" w:rsidP="009139A6">
      <w:r>
        <w:separator/>
      </w:r>
    </w:p>
  </w:footnote>
  <w:footnote w:type="continuationSeparator" w:id="0">
    <w:p w14:paraId="79E74AEF" w14:textId="77777777" w:rsidR="0030589E" w:rsidRDefault="003058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FF4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E19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59B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89E"/>
    <w:rsid w:val="000666E0"/>
    <w:rsid w:val="002510B7"/>
    <w:rsid w:val="0030589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F9A3C"/>
  <w15:chartTrackingRefBased/>
  <w15:docId w15:val="{14CFB975-F1AD-467E-BAE2-316735F5A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89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2021-10-03T20:56:00Z</dcterms:created>
  <dcterms:modified xsi:type="dcterms:W3CDTF">2021-10-03T20:56:00Z</dcterms:modified>
</cp:coreProperties>
</file>